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57" w:type="dxa"/>
        <w:tblInd w:w="93" w:type="dxa"/>
        <w:tblLayout w:type="fixed"/>
        <w:tblLook w:val="00A0"/>
      </w:tblPr>
      <w:tblGrid>
        <w:gridCol w:w="14757"/>
      </w:tblGrid>
      <w:tr w:rsidR="00645872" w:rsidRPr="00DA75F7" w:rsidTr="00514ECC">
        <w:trPr>
          <w:trHeight w:val="375"/>
        </w:trPr>
        <w:tc>
          <w:tcPr>
            <w:tcW w:w="125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5872" w:rsidRPr="000E6356" w:rsidRDefault="00645872" w:rsidP="00514ECC">
            <w:pPr>
              <w:spacing w:after="0" w:line="240" w:lineRule="auto"/>
              <w:ind w:left="6794" w:firstLine="204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Приложение №3</w:t>
            </w:r>
          </w:p>
        </w:tc>
      </w:tr>
      <w:tr w:rsidR="00645872" w:rsidRPr="00DA75F7" w:rsidTr="00514ECC">
        <w:trPr>
          <w:trHeight w:val="375"/>
        </w:trPr>
        <w:tc>
          <w:tcPr>
            <w:tcW w:w="125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5872" w:rsidRPr="000E6356" w:rsidRDefault="00645872" w:rsidP="00514ECC">
            <w:pPr>
              <w:spacing w:after="0" w:line="240" w:lineRule="auto"/>
              <w:ind w:left="6794" w:firstLine="204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635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 решению Совета депутатов </w:t>
            </w:r>
          </w:p>
        </w:tc>
      </w:tr>
      <w:tr w:rsidR="00645872" w:rsidRPr="00DA75F7" w:rsidTr="00514ECC">
        <w:trPr>
          <w:trHeight w:val="375"/>
        </w:trPr>
        <w:tc>
          <w:tcPr>
            <w:tcW w:w="125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5872" w:rsidRPr="000E6356" w:rsidRDefault="00645872" w:rsidP="009214C6">
            <w:pPr>
              <w:spacing w:after="0" w:line="240" w:lineRule="auto"/>
              <w:ind w:left="6794" w:firstLine="204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Усвятского сельского </w:t>
            </w:r>
            <w:r w:rsidRPr="000E6356">
              <w:rPr>
                <w:rFonts w:ascii="Times New Roman" w:hAnsi="Times New Roman"/>
                <w:sz w:val="28"/>
                <w:szCs w:val="28"/>
                <w:lang w:eastAsia="ru-RU"/>
              </w:rPr>
              <w:t>поселения</w:t>
            </w:r>
          </w:p>
        </w:tc>
      </w:tr>
      <w:tr w:rsidR="00645872" w:rsidRPr="00DA75F7" w:rsidTr="00514ECC">
        <w:trPr>
          <w:trHeight w:val="375"/>
        </w:trPr>
        <w:tc>
          <w:tcPr>
            <w:tcW w:w="125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5872" w:rsidRPr="000E6356" w:rsidRDefault="00645872" w:rsidP="00514ECC">
            <w:pPr>
              <w:spacing w:after="0" w:line="240" w:lineRule="auto"/>
              <w:ind w:left="6794" w:firstLine="204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6356">
              <w:rPr>
                <w:rFonts w:ascii="Times New Roman" w:hAnsi="Times New Roman"/>
                <w:sz w:val="28"/>
                <w:szCs w:val="28"/>
                <w:lang w:eastAsia="ru-RU"/>
              </w:rPr>
              <w:t>Дорогобужского района Смоленской области</w:t>
            </w:r>
          </w:p>
        </w:tc>
      </w:tr>
      <w:tr w:rsidR="00645872" w:rsidRPr="00DA75F7" w:rsidTr="00514ECC">
        <w:trPr>
          <w:trHeight w:val="375"/>
        </w:trPr>
        <w:tc>
          <w:tcPr>
            <w:tcW w:w="125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5872" w:rsidRPr="000E6356" w:rsidRDefault="00645872" w:rsidP="00AB09FB">
            <w:pPr>
              <w:spacing w:after="0" w:line="240" w:lineRule="auto"/>
              <w:ind w:left="6794" w:firstLine="204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6356">
              <w:rPr>
                <w:rFonts w:ascii="Times New Roman" w:hAnsi="Times New Roman"/>
                <w:sz w:val="28"/>
                <w:szCs w:val="28"/>
                <w:lang w:eastAsia="ru-RU"/>
              </w:rPr>
              <w:t>от «____» ______________ 201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  <w:r w:rsidRPr="000E635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года  №____</w:t>
            </w:r>
          </w:p>
        </w:tc>
      </w:tr>
    </w:tbl>
    <w:p w:rsidR="00645872" w:rsidRDefault="00645872" w:rsidP="009214C6">
      <w:pPr>
        <w:spacing w:after="0" w:line="240" w:lineRule="auto"/>
      </w:pPr>
    </w:p>
    <w:tbl>
      <w:tblPr>
        <w:tblW w:w="14757" w:type="dxa"/>
        <w:tblInd w:w="93" w:type="dxa"/>
        <w:tblLook w:val="00A0"/>
      </w:tblPr>
      <w:tblGrid>
        <w:gridCol w:w="14757"/>
      </w:tblGrid>
      <w:tr w:rsidR="00645872" w:rsidRPr="00DA75F7" w:rsidTr="009214C6">
        <w:trPr>
          <w:trHeight w:val="375"/>
        </w:trPr>
        <w:tc>
          <w:tcPr>
            <w:tcW w:w="147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5872" w:rsidRPr="009214C6" w:rsidRDefault="00645872" w:rsidP="009214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214C6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Перечень</w:t>
            </w:r>
          </w:p>
        </w:tc>
      </w:tr>
      <w:tr w:rsidR="00645872" w:rsidRPr="00DA75F7" w:rsidTr="009214C6">
        <w:trPr>
          <w:trHeight w:val="375"/>
        </w:trPr>
        <w:tc>
          <w:tcPr>
            <w:tcW w:w="147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5872" w:rsidRPr="009214C6" w:rsidRDefault="00645872" w:rsidP="009214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214C6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главных администраторов доходов бюджета поселения  </w:t>
            </w:r>
          </w:p>
        </w:tc>
      </w:tr>
    </w:tbl>
    <w:p w:rsidR="00645872" w:rsidRDefault="00645872" w:rsidP="009214C6">
      <w:pPr>
        <w:spacing w:after="0" w:line="240" w:lineRule="auto"/>
      </w:pPr>
    </w:p>
    <w:p w:rsidR="00645872" w:rsidRDefault="00645872" w:rsidP="009214C6">
      <w:pPr>
        <w:spacing w:after="0" w:line="240" w:lineRule="auto"/>
      </w:pPr>
    </w:p>
    <w:tbl>
      <w:tblPr>
        <w:tblW w:w="14757" w:type="dxa"/>
        <w:tblInd w:w="93" w:type="dxa"/>
        <w:tblLook w:val="00A0"/>
      </w:tblPr>
      <w:tblGrid>
        <w:gridCol w:w="1824"/>
        <w:gridCol w:w="3294"/>
        <w:gridCol w:w="9639"/>
      </w:tblGrid>
      <w:tr w:rsidR="00645872" w:rsidRPr="00DA75F7" w:rsidTr="009214C6">
        <w:trPr>
          <w:trHeight w:val="375"/>
        </w:trPr>
        <w:tc>
          <w:tcPr>
            <w:tcW w:w="5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872" w:rsidRPr="009214C6" w:rsidRDefault="00645872" w:rsidP="009214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214C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9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872" w:rsidRPr="009214C6" w:rsidRDefault="00645872" w:rsidP="009214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214C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главного администратора доходов бюджета поселения, являющегося главным распорядителем средств бюджета поселения, источника доходов бюджета поселения</w:t>
            </w:r>
          </w:p>
        </w:tc>
      </w:tr>
      <w:tr w:rsidR="00645872" w:rsidRPr="00DA75F7" w:rsidTr="009214C6">
        <w:trPr>
          <w:trHeight w:val="769"/>
        </w:trPr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872" w:rsidRPr="009214C6" w:rsidRDefault="00645872" w:rsidP="009214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214C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главного администра-тора доходов</w:t>
            </w:r>
          </w:p>
        </w:tc>
        <w:tc>
          <w:tcPr>
            <w:tcW w:w="3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5872" w:rsidRPr="009214C6" w:rsidRDefault="00645872" w:rsidP="009214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214C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доходов бюджета  поселения</w:t>
            </w:r>
          </w:p>
        </w:tc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872" w:rsidRPr="009214C6" w:rsidRDefault="00645872" w:rsidP="009214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45872" w:rsidRPr="00DA75F7" w:rsidTr="009214C6">
        <w:trPr>
          <w:trHeight w:val="483"/>
        </w:trPr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72" w:rsidRPr="009214C6" w:rsidRDefault="00645872" w:rsidP="009214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3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5872" w:rsidRPr="009214C6" w:rsidRDefault="00645872" w:rsidP="009214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214C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45872" w:rsidRPr="009214C6" w:rsidRDefault="00645872" w:rsidP="009214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Администрация Усвят</w:t>
            </w:r>
            <w:r w:rsidRPr="009214C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ского сельского поселения Дорогобужского района Смоленской области</w:t>
            </w:r>
          </w:p>
        </w:tc>
      </w:tr>
      <w:tr w:rsidR="00645872" w:rsidRPr="00DA75F7" w:rsidTr="009214C6">
        <w:trPr>
          <w:trHeight w:val="789"/>
        </w:trPr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5872" w:rsidRPr="009214C6" w:rsidRDefault="00645872" w:rsidP="00921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3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5872" w:rsidRPr="009214C6" w:rsidRDefault="00645872" w:rsidP="00921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14C6">
              <w:rPr>
                <w:rFonts w:ascii="Times New Roman" w:hAnsi="Times New Roman"/>
                <w:sz w:val="24"/>
                <w:szCs w:val="24"/>
                <w:lang w:eastAsia="ru-RU"/>
              </w:rPr>
              <w:t>1 11 05035 10 0000 120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5872" w:rsidRPr="009214C6" w:rsidRDefault="00645872" w:rsidP="003706A1">
            <w:pPr>
              <w:pStyle w:val="ConsPlusNormal"/>
              <w:jc w:val="both"/>
              <w:rPr>
                <w:lang w:eastAsia="ru-RU"/>
              </w:rPr>
            </w:pPr>
            <w:r w:rsidRPr="00DA75F7"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45872" w:rsidRPr="00DA75F7" w:rsidTr="009214C6">
        <w:trPr>
          <w:trHeight w:val="233"/>
        </w:trPr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5872" w:rsidRPr="009214C6" w:rsidRDefault="00645872" w:rsidP="005C05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3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5872" w:rsidRPr="009214C6" w:rsidRDefault="00645872" w:rsidP="00921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14C6">
              <w:rPr>
                <w:rFonts w:ascii="Times New Roman" w:hAnsi="Times New Roman"/>
                <w:sz w:val="24"/>
                <w:szCs w:val="24"/>
                <w:lang w:eastAsia="ru-RU"/>
              </w:rPr>
              <w:t>1 11 05035 10 0100 120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5872" w:rsidRPr="00DA75F7" w:rsidRDefault="00645872" w:rsidP="003706A1">
            <w:pPr>
              <w:pStyle w:val="ConsPlusNormal"/>
              <w:jc w:val="both"/>
            </w:pPr>
            <w:r w:rsidRPr="00DA75F7"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 (сумма платежа (перерасчеты и задолженность по соответствующему платежу))</w:t>
            </w:r>
          </w:p>
        </w:tc>
      </w:tr>
      <w:tr w:rsidR="00645872" w:rsidRPr="00DA75F7" w:rsidTr="009214C6">
        <w:trPr>
          <w:trHeight w:val="268"/>
        </w:trPr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5872" w:rsidRPr="009214C6" w:rsidRDefault="00645872" w:rsidP="005C05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3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5872" w:rsidRPr="009214C6" w:rsidRDefault="00645872" w:rsidP="00921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14C6">
              <w:rPr>
                <w:rFonts w:ascii="Times New Roman" w:hAnsi="Times New Roman"/>
                <w:sz w:val="24"/>
                <w:szCs w:val="24"/>
                <w:lang w:eastAsia="ru-RU"/>
              </w:rPr>
              <w:t>1 11 05035 10 0200 120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5872" w:rsidRPr="009214C6" w:rsidRDefault="00645872" w:rsidP="009214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706A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9214C6">
              <w:rPr>
                <w:rFonts w:ascii="Times New Roman" w:hAnsi="Times New Roman"/>
                <w:sz w:val="24"/>
                <w:szCs w:val="24"/>
                <w:lang w:eastAsia="ru-RU"/>
              </w:rPr>
              <w:t>пени, проценты и штрафы по соответствующему платежу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645872" w:rsidRPr="00DA75F7" w:rsidTr="009214C6">
        <w:trPr>
          <w:trHeight w:val="268"/>
        </w:trPr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5872" w:rsidRDefault="00645872" w:rsidP="005C05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3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5872" w:rsidRPr="009214C6" w:rsidRDefault="00645872" w:rsidP="00921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1 11 05075 10 0000 120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5872" w:rsidRPr="003706A1" w:rsidRDefault="00645872" w:rsidP="009214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645872" w:rsidRPr="00DA75F7" w:rsidTr="009214C6">
        <w:trPr>
          <w:trHeight w:val="268"/>
        </w:trPr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5872" w:rsidRDefault="00645872" w:rsidP="005C05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3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5872" w:rsidRPr="009214C6" w:rsidRDefault="00645872" w:rsidP="00921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1 11 05075 10 0100 120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5872" w:rsidRPr="003706A1" w:rsidRDefault="00645872" w:rsidP="00661C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сдачи в аренду имущества, составляющего казну сельских поселений (за исключением земельных участков) (сумма платежа (перерасчеты и  задолженность по соответствующему платежу))</w:t>
            </w:r>
          </w:p>
        </w:tc>
      </w:tr>
      <w:tr w:rsidR="00645872" w:rsidRPr="00DA75F7" w:rsidTr="009214C6">
        <w:trPr>
          <w:trHeight w:val="268"/>
        </w:trPr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5872" w:rsidRDefault="00645872" w:rsidP="005C05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3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5872" w:rsidRPr="009214C6" w:rsidRDefault="00645872" w:rsidP="00921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1 11 05075 10 0200 120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5872" w:rsidRPr="003706A1" w:rsidRDefault="00645872" w:rsidP="00661C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сдачи в аренду имущества, составляющего казну сельских поселений (за исключением земельных участков) (пени, проценты и штрафы по соответствующему платежу)</w:t>
            </w:r>
          </w:p>
        </w:tc>
      </w:tr>
      <w:tr w:rsidR="00645872" w:rsidRPr="00DA75F7" w:rsidTr="009214C6">
        <w:trPr>
          <w:trHeight w:val="375"/>
        </w:trPr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5872" w:rsidRPr="009214C6" w:rsidRDefault="00645872" w:rsidP="005C05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3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5872" w:rsidRPr="009214C6" w:rsidRDefault="00645872" w:rsidP="00921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14C6">
              <w:rPr>
                <w:rFonts w:ascii="Times New Roman" w:hAnsi="Times New Roman"/>
                <w:sz w:val="24"/>
                <w:szCs w:val="24"/>
                <w:lang w:eastAsia="ru-RU"/>
              </w:rPr>
              <w:t>1 17 01050 10 0000 180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5872" w:rsidRPr="009214C6" w:rsidRDefault="00645872" w:rsidP="009214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706A1">
              <w:rPr>
                <w:rFonts w:ascii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сельских поселений</w:t>
            </w:r>
          </w:p>
        </w:tc>
      </w:tr>
      <w:tr w:rsidR="00645872" w:rsidRPr="00DA75F7" w:rsidTr="009214C6">
        <w:trPr>
          <w:trHeight w:val="463"/>
        </w:trPr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45872" w:rsidRPr="009214C6" w:rsidRDefault="00645872" w:rsidP="005C05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3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5872" w:rsidRPr="009214C6" w:rsidRDefault="00645872" w:rsidP="00921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2 02 35118 10 0000 150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5872" w:rsidRPr="009214C6" w:rsidRDefault="00645872" w:rsidP="00AB09FB">
            <w:pPr>
              <w:pStyle w:val="ConsPlusNormal"/>
              <w:jc w:val="both"/>
              <w:rPr>
                <w:lang w:eastAsia="ru-RU"/>
              </w:rPr>
            </w:pPr>
            <w:r w:rsidRPr="00DA75F7"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</w:tbl>
    <w:p w:rsidR="00645872" w:rsidRDefault="00645872"/>
    <w:sectPr w:rsidR="00645872" w:rsidSect="00F96879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14C6"/>
    <w:rsid w:val="00000776"/>
    <w:rsid w:val="00013C7C"/>
    <w:rsid w:val="00033BA8"/>
    <w:rsid w:val="00057A43"/>
    <w:rsid w:val="00084304"/>
    <w:rsid w:val="00096A46"/>
    <w:rsid w:val="000A7338"/>
    <w:rsid w:val="000B0BEC"/>
    <w:rsid w:val="000E6356"/>
    <w:rsid w:val="0010478A"/>
    <w:rsid w:val="00105340"/>
    <w:rsid w:val="00180A4A"/>
    <w:rsid w:val="001A3F95"/>
    <w:rsid w:val="001B1B2D"/>
    <w:rsid w:val="001C26BA"/>
    <w:rsid w:val="001C7994"/>
    <w:rsid w:val="001D7B76"/>
    <w:rsid w:val="00201531"/>
    <w:rsid w:val="0020648D"/>
    <w:rsid w:val="00210865"/>
    <w:rsid w:val="002C54A6"/>
    <w:rsid w:val="002E302A"/>
    <w:rsid w:val="002F4A65"/>
    <w:rsid w:val="00322E94"/>
    <w:rsid w:val="0033279E"/>
    <w:rsid w:val="00370356"/>
    <w:rsid w:val="003706A1"/>
    <w:rsid w:val="00397B35"/>
    <w:rsid w:val="003A0D7A"/>
    <w:rsid w:val="003C47C8"/>
    <w:rsid w:val="003F1CDC"/>
    <w:rsid w:val="003F4C4E"/>
    <w:rsid w:val="00401C58"/>
    <w:rsid w:val="0040718C"/>
    <w:rsid w:val="00425D8D"/>
    <w:rsid w:val="00427B35"/>
    <w:rsid w:val="00431CEA"/>
    <w:rsid w:val="004560D9"/>
    <w:rsid w:val="00473CB3"/>
    <w:rsid w:val="00477961"/>
    <w:rsid w:val="00495E34"/>
    <w:rsid w:val="004A5F74"/>
    <w:rsid w:val="00514ECC"/>
    <w:rsid w:val="00530E2C"/>
    <w:rsid w:val="00537E91"/>
    <w:rsid w:val="005723C7"/>
    <w:rsid w:val="00586777"/>
    <w:rsid w:val="005A14A2"/>
    <w:rsid w:val="005C03F2"/>
    <w:rsid w:val="005C05B9"/>
    <w:rsid w:val="005D70A5"/>
    <w:rsid w:val="006365A4"/>
    <w:rsid w:val="00645872"/>
    <w:rsid w:val="00654BC6"/>
    <w:rsid w:val="00661CF6"/>
    <w:rsid w:val="00676CBB"/>
    <w:rsid w:val="006D1AB4"/>
    <w:rsid w:val="006D5485"/>
    <w:rsid w:val="006E088E"/>
    <w:rsid w:val="00702D59"/>
    <w:rsid w:val="00710317"/>
    <w:rsid w:val="007104E9"/>
    <w:rsid w:val="007301D5"/>
    <w:rsid w:val="00734FD2"/>
    <w:rsid w:val="0074651C"/>
    <w:rsid w:val="00785B0E"/>
    <w:rsid w:val="0079343A"/>
    <w:rsid w:val="007B594D"/>
    <w:rsid w:val="007C0465"/>
    <w:rsid w:val="00804402"/>
    <w:rsid w:val="00811882"/>
    <w:rsid w:val="00817D1B"/>
    <w:rsid w:val="008226F9"/>
    <w:rsid w:val="00886740"/>
    <w:rsid w:val="008A0FFF"/>
    <w:rsid w:val="008A34C8"/>
    <w:rsid w:val="008D0E91"/>
    <w:rsid w:val="008D492F"/>
    <w:rsid w:val="008D5D21"/>
    <w:rsid w:val="008E0D22"/>
    <w:rsid w:val="008E54DC"/>
    <w:rsid w:val="009214C6"/>
    <w:rsid w:val="00931C54"/>
    <w:rsid w:val="00947B74"/>
    <w:rsid w:val="009742F2"/>
    <w:rsid w:val="00997B20"/>
    <w:rsid w:val="009C7309"/>
    <w:rsid w:val="009D6E8E"/>
    <w:rsid w:val="009E0582"/>
    <w:rsid w:val="009F0A3B"/>
    <w:rsid w:val="009F56DA"/>
    <w:rsid w:val="00A03DCA"/>
    <w:rsid w:val="00A072C0"/>
    <w:rsid w:val="00A4485E"/>
    <w:rsid w:val="00A458EA"/>
    <w:rsid w:val="00A45C3F"/>
    <w:rsid w:val="00A57C2C"/>
    <w:rsid w:val="00A63C4D"/>
    <w:rsid w:val="00A804AD"/>
    <w:rsid w:val="00A81011"/>
    <w:rsid w:val="00A845EC"/>
    <w:rsid w:val="00AB087D"/>
    <w:rsid w:val="00AB09FB"/>
    <w:rsid w:val="00AC1E4E"/>
    <w:rsid w:val="00AC470B"/>
    <w:rsid w:val="00AD42CE"/>
    <w:rsid w:val="00AE4A77"/>
    <w:rsid w:val="00B06745"/>
    <w:rsid w:val="00B2229A"/>
    <w:rsid w:val="00B26C99"/>
    <w:rsid w:val="00B4165F"/>
    <w:rsid w:val="00B44359"/>
    <w:rsid w:val="00B54BEF"/>
    <w:rsid w:val="00B56501"/>
    <w:rsid w:val="00B66B69"/>
    <w:rsid w:val="00B72A1E"/>
    <w:rsid w:val="00B76A1C"/>
    <w:rsid w:val="00B7712B"/>
    <w:rsid w:val="00B87279"/>
    <w:rsid w:val="00BD047F"/>
    <w:rsid w:val="00BF3EC6"/>
    <w:rsid w:val="00C008AC"/>
    <w:rsid w:val="00C01082"/>
    <w:rsid w:val="00C06ACA"/>
    <w:rsid w:val="00C06B4D"/>
    <w:rsid w:val="00C22537"/>
    <w:rsid w:val="00C433F7"/>
    <w:rsid w:val="00C466E7"/>
    <w:rsid w:val="00C512D7"/>
    <w:rsid w:val="00C6020E"/>
    <w:rsid w:val="00C6678C"/>
    <w:rsid w:val="00CB5C68"/>
    <w:rsid w:val="00CC6164"/>
    <w:rsid w:val="00CD0678"/>
    <w:rsid w:val="00CF3A8D"/>
    <w:rsid w:val="00D05AA0"/>
    <w:rsid w:val="00D120F8"/>
    <w:rsid w:val="00D1262B"/>
    <w:rsid w:val="00D270BB"/>
    <w:rsid w:val="00D30552"/>
    <w:rsid w:val="00D47C24"/>
    <w:rsid w:val="00D51BE6"/>
    <w:rsid w:val="00DA6439"/>
    <w:rsid w:val="00DA692B"/>
    <w:rsid w:val="00DA75F7"/>
    <w:rsid w:val="00DB4959"/>
    <w:rsid w:val="00DC5F5C"/>
    <w:rsid w:val="00E24451"/>
    <w:rsid w:val="00E24BDC"/>
    <w:rsid w:val="00E320A2"/>
    <w:rsid w:val="00E3715E"/>
    <w:rsid w:val="00E54703"/>
    <w:rsid w:val="00E57D87"/>
    <w:rsid w:val="00E83D12"/>
    <w:rsid w:val="00EE3E57"/>
    <w:rsid w:val="00EF1969"/>
    <w:rsid w:val="00F425F5"/>
    <w:rsid w:val="00F572F2"/>
    <w:rsid w:val="00F60065"/>
    <w:rsid w:val="00F61E52"/>
    <w:rsid w:val="00F74C2A"/>
    <w:rsid w:val="00F96879"/>
    <w:rsid w:val="00FE1E0B"/>
    <w:rsid w:val="00FE7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C2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706A1"/>
    <w:pPr>
      <w:autoSpaceDE w:val="0"/>
      <w:autoSpaceDN w:val="0"/>
      <w:adjustRightInd w:val="0"/>
    </w:pPr>
    <w:rPr>
      <w:rFonts w:ascii="Times New Roman" w:hAnsi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A448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845EC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247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7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7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90</TotalTime>
  <Pages>2</Pages>
  <Words>336</Words>
  <Characters>1917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Солодова</dc:creator>
  <cp:keywords/>
  <dc:description/>
  <cp:lastModifiedBy>ADM</cp:lastModifiedBy>
  <cp:revision>19</cp:revision>
  <cp:lastPrinted>2015-12-03T12:00:00Z</cp:lastPrinted>
  <dcterms:created xsi:type="dcterms:W3CDTF">2013-10-17T08:31:00Z</dcterms:created>
  <dcterms:modified xsi:type="dcterms:W3CDTF">2018-11-13T11:55:00Z</dcterms:modified>
</cp:coreProperties>
</file>